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06063" w14:textId="1E1D8D03" w:rsidR="006B2F86" w:rsidRDefault="00F8686B" w:rsidP="00E71FC3">
      <w:pPr>
        <w:pStyle w:val="NoSpacing"/>
      </w:pPr>
      <w:r>
        <w:rPr>
          <w:u w:val="single"/>
        </w:rPr>
        <w:t>William SCORBROUGH</w:t>
      </w:r>
      <w:r>
        <w:t xml:space="preserve">    </w:t>
      </w:r>
      <w:proofErr w:type="gramStart"/>
      <w:r>
        <w:t xml:space="preserve">   (</w:t>
      </w:r>
      <w:proofErr w:type="gramEnd"/>
      <w:r>
        <w:t>fl.1489)</w:t>
      </w:r>
    </w:p>
    <w:p w14:paraId="6EB77105" w14:textId="54C24A20" w:rsidR="00F8686B" w:rsidRDefault="00F8686B" w:rsidP="00E71FC3">
      <w:pPr>
        <w:pStyle w:val="NoSpacing"/>
      </w:pPr>
      <w:r>
        <w:t>of All Saints’ Church, Bishop Burton, East Riding of Yorkshire.</w:t>
      </w:r>
    </w:p>
    <w:p w14:paraId="3CA29B2C" w14:textId="4527AFE4" w:rsidR="00F8686B" w:rsidRDefault="00F8686B" w:rsidP="00E71FC3">
      <w:pPr>
        <w:pStyle w:val="NoSpacing"/>
      </w:pPr>
    </w:p>
    <w:p w14:paraId="1E938D8E" w14:textId="1DAA3E41" w:rsidR="00F8686B" w:rsidRDefault="00F8686B" w:rsidP="00E71FC3">
      <w:pPr>
        <w:pStyle w:val="NoSpacing"/>
      </w:pPr>
    </w:p>
    <w:p w14:paraId="272309E6" w14:textId="20AB52AA" w:rsidR="00F8686B" w:rsidRDefault="00F8686B" w:rsidP="00E71FC3">
      <w:pPr>
        <w:pStyle w:val="NoSpacing"/>
      </w:pPr>
      <w:r>
        <w:tab/>
        <w:t>1489</w:t>
      </w:r>
      <w:r>
        <w:tab/>
        <w:t>He and Robert Norton(q.v.) were the churchwardens.</w:t>
      </w:r>
    </w:p>
    <w:p w14:paraId="678F0000" w14:textId="76DFC853" w:rsidR="00F8686B" w:rsidRDefault="00F8686B" w:rsidP="00E71FC3">
      <w:pPr>
        <w:pStyle w:val="NoSpacing"/>
      </w:pPr>
      <w:r>
        <w:tab/>
      </w:r>
      <w:r>
        <w:tab/>
        <w:t>(from information in the church).</w:t>
      </w:r>
    </w:p>
    <w:p w14:paraId="021511EA" w14:textId="7D5CF7ED" w:rsidR="00F8686B" w:rsidRDefault="00F8686B" w:rsidP="00E71FC3">
      <w:pPr>
        <w:pStyle w:val="NoSpacing"/>
      </w:pPr>
    </w:p>
    <w:p w14:paraId="72A02899" w14:textId="05425CE9" w:rsidR="00F8686B" w:rsidRDefault="00F8686B" w:rsidP="00E71FC3">
      <w:pPr>
        <w:pStyle w:val="NoSpacing"/>
      </w:pPr>
    </w:p>
    <w:p w14:paraId="5DF31CB3" w14:textId="40869072" w:rsidR="00F8686B" w:rsidRPr="00F8686B" w:rsidRDefault="00F8686B" w:rsidP="00E71FC3">
      <w:pPr>
        <w:pStyle w:val="NoSpacing"/>
      </w:pPr>
      <w:r>
        <w:t>4 April 2019</w:t>
      </w:r>
      <w:bookmarkStart w:id="0" w:name="_GoBack"/>
      <w:bookmarkEnd w:id="0"/>
    </w:p>
    <w:sectPr w:rsidR="00F8686B" w:rsidRPr="00F868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5948F" w14:textId="77777777" w:rsidR="00F8686B" w:rsidRDefault="00F8686B" w:rsidP="00E71FC3">
      <w:pPr>
        <w:spacing w:after="0" w:line="240" w:lineRule="auto"/>
      </w:pPr>
      <w:r>
        <w:separator/>
      </w:r>
    </w:p>
  </w:endnote>
  <w:endnote w:type="continuationSeparator" w:id="0">
    <w:p w14:paraId="711FDDF5" w14:textId="77777777" w:rsidR="00F8686B" w:rsidRDefault="00F868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815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E6EFD" w14:textId="77777777" w:rsidR="00F8686B" w:rsidRDefault="00F8686B" w:rsidP="00E71FC3">
      <w:pPr>
        <w:spacing w:after="0" w:line="240" w:lineRule="auto"/>
      </w:pPr>
      <w:r>
        <w:separator/>
      </w:r>
    </w:p>
  </w:footnote>
  <w:footnote w:type="continuationSeparator" w:id="0">
    <w:p w14:paraId="57A75F82" w14:textId="77777777" w:rsidR="00F8686B" w:rsidRDefault="00F868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8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B114E"/>
  <w15:chartTrackingRefBased/>
  <w15:docId w15:val="{C9FCF64D-A1C4-4835-A2EB-59DFA8948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2019-04-04T19:06:00Z</dcterms:created>
  <dcterms:modified xsi:type="dcterms:W3CDTF">2019-04-04T19:09:00Z</dcterms:modified>
</cp:coreProperties>
</file>